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52EC5E0" w14:textId="77777777" w:rsidR="00BB6002" w:rsidRDefault="00BB6002" w:rsidP="00BB600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YONGE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fl.1478)</w:t>
      </w:r>
    </w:p>
    <w:p w14:paraId="0E69E8D0" w14:textId="77777777" w:rsidR="00BB6002" w:rsidRDefault="00BB6002" w:rsidP="00BB600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Barston</w:t>
      </w:r>
      <w:proofErr w:type="spellEnd"/>
      <w:r>
        <w:rPr>
          <w:rFonts w:ascii="Times New Roman" w:hAnsi="Times New Roman" w:cs="Times New Roman"/>
          <w:sz w:val="24"/>
          <w:szCs w:val="24"/>
        </w:rPr>
        <w:t>, Warwickshire. Husbandman.</w:t>
      </w:r>
    </w:p>
    <w:p w14:paraId="10151D27" w14:textId="77777777" w:rsidR="00BB6002" w:rsidRDefault="00BB6002" w:rsidP="00BB6002">
      <w:pPr>
        <w:rPr>
          <w:rFonts w:ascii="Times New Roman" w:hAnsi="Times New Roman" w:cs="Times New Roman"/>
          <w:sz w:val="24"/>
          <w:szCs w:val="24"/>
        </w:rPr>
      </w:pPr>
    </w:p>
    <w:p w14:paraId="150C0D61" w14:textId="77777777" w:rsidR="00BB6002" w:rsidRDefault="00BB6002" w:rsidP="00BB6002">
      <w:pPr>
        <w:rPr>
          <w:rFonts w:ascii="Times New Roman" w:hAnsi="Times New Roman" w:cs="Times New Roman"/>
          <w:sz w:val="24"/>
          <w:szCs w:val="24"/>
        </w:rPr>
      </w:pPr>
    </w:p>
    <w:p w14:paraId="0A69FC29" w14:textId="77777777" w:rsidR="00BB6002" w:rsidRDefault="00BB6002" w:rsidP="00BB600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Nov.1478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granted a general pardon of all offences committed by him before </w:t>
      </w:r>
    </w:p>
    <w:p w14:paraId="1EFB7408" w14:textId="77777777" w:rsidR="00BB6002" w:rsidRDefault="00BB6002" w:rsidP="00BB600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1 November.   (C.P.R. 1476-85 p.89)</w:t>
      </w:r>
    </w:p>
    <w:p w14:paraId="2F9F2728" w14:textId="77777777" w:rsidR="00BB6002" w:rsidRDefault="00BB6002" w:rsidP="00BB6002">
      <w:pPr>
        <w:rPr>
          <w:rFonts w:ascii="Times New Roman" w:hAnsi="Times New Roman" w:cs="Times New Roman"/>
          <w:sz w:val="24"/>
          <w:szCs w:val="24"/>
        </w:rPr>
      </w:pPr>
    </w:p>
    <w:p w14:paraId="07ADF19E" w14:textId="77777777" w:rsidR="00BB6002" w:rsidRDefault="00BB6002" w:rsidP="00BB6002">
      <w:pPr>
        <w:rPr>
          <w:rFonts w:ascii="Times New Roman" w:hAnsi="Times New Roman" w:cs="Times New Roman"/>
          <w:sz w:val="24"/>
          <w:szCs w:val="24"/>
        </w:rPr>
      </w:pPr>
    </w:p>
    <w:p w14:paraId="371AE3D6" w14:textId="77777777" w:rsidR="00BB6002" w:rsidRDefault="00BB6002" w:rsidP="00BB600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 February 2021</w:t>
      </w:r>
    </w:p>
    <w:p w14:paraId="55F1387C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50D4C17" w14:textId="77777777" w:rsidR="00BB6002" w:rsidRDefault="00BB6002" w:rsidP="009139A6">
      <w:r>
        <w:separator/>
      </w:r>
    </w:p>
  </w:endnote>
  <w:endnote w:type="continuationSeparator" w:id="0">
    <w:p w14:paraId="16E322B4" w14:textId="77777777" w:rsidR="00BB6002" w:rsidRDefault="00BB600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21E9F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704D27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D73D3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210BE32" w14:textId="77777777" w:rsidR="00BB6002" w:rsidRDefault="00BB6002" w:rsidP="009139A6">
      <w:r>
        <w:separator/>
      </w:r>
    </w:p>
  </w:footnote>
  <w:footnote w:type="continuationSeparator" w:id="0">
    <w:p w14:paraId="524B50C9" w14:textId="77777777" w:rsidR="00BB6002" w:rsidRDefault="00BB600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A0838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E1AF2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C14A0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6002"/>
    <w:rsid w:val="000666E0"/>
    <w:rsid w:val="005C130B"/>
    <w:rsid w:val="00826F5C"/>
    <w:rsid w:val="009139A6"/>
    <w:rsid w:val="009448BB"/>
    <w:rsid w:val="00A3176C"/>
    <w:rsid w:val="00BA00AB"/>
    <w:rsid w:val="00BB6002"/>
    <w:rsid w:val="00EB32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003DE7"/>
  <w15:chartTrackingRefBased/>
  <w15:docId w15:val="{D862B2C6-1EB5-41C4-8DB0-6947B84FFC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6002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Book.dotx</Template>
  <TotalTime>1</TotalTime>
  <Pages>1</Pages>
  <Words>31</Words>
  <Characters>180</Characters>
  <Application>Microsoft Office Word</Application>
  <DocSecurity>0</DocSecurity>
  <Lines>1</Lines>
  <Paragraphs>1</Paragraphs>
  <ScaleCrop>false</ScaleCrop>
  <Company/>
  <LinksUpToDate>false</LinksUpToDate>
  <CharactersWithSpaces>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2021-02-26T20:30:00Z</dcterms:created>
  <dcterms:modified xsi:type="dcterms:W3CDTF">2021-02-26T20:31:00Z</dcterms:modified>
</cp:coreProperties>
</file>